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Endausbau Straße Mühlenbergring Söhre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Endausbau Straße Mühlenbergring Söhre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